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4D5D" w14:textId="77777777" w:rsidR="00204542" w:rsidRDefault="00204542" w:rsidP="0020454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Laurence CLAYBROKE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19AF997E" w14:textId="77777777" w:rsidR="00204542" w:rsidRDefault="00204542" w:rsidP="002045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East Retford, Nottinghamshire.</w:t>
      </w:r>
    </w:p>
    <w:p w14:paraId="00A02CCD" w14:textId="77777777" w:rsidR="00204542" w:rsidRDefault="00204542" w:rsidP="00204542">
      <w:pPr>
        <w:pStyle w:val="NoSpacing"/>
        <w:rPr>
          <w:rFonts w:cs="Times New Roman"/>
          <w:szCs w:val="24"/>
        </w:rPr>
      </w:pPr>
    </w:p>
    <w:p w14:paraId="1BE36687" w14:textId="77777777" w:rsidR="00204542" w:rsidRDefault="00204542" w:rsidP="00204542">
      <w:pPr>
        <w:pStyle w:val="NoSpacing"/>
        <w:rPr>
          <w:rFonts w:cs="Times New Roman"/>
          <w:szCs w:val="24"/>
        </w:rPr>
      </w:pPr>
    </w:p>
    <w:p w14:paraId="7DE10967" w14:textId="77777777" w:rsidR="00204542" w:rsidRDefault="00204542" w:rsidP="0020454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15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Retford into lands of Ralph Neville, 2</w:t>
      </w:r>
      <w:r w:rsidRPr="008302B1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3D32C13F" w14:textId="77777777" w:rsidR="00204542" w:rsidRDefault="00204542" w:rsidP="0020454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F2C63AE" w14:textId="77777777" w:rsidR="00204542" w:rsidRDefault="00204542" w:rsidP="0020454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p.103)</w:t>
      </w:r>
    </w:p>
    <w:p w14:paraId="44F8E33A" w14:textId="77777777" w:rsidR="00204542" w:rsidRDefault="00204542" w:rsidP="00204542">
      <w:pPr>
        <w:pStyle w:val="NoSpacing"/>
        <w:rPr>
          <w:rFonts w:eastAsia="Times New Roman" w:cs="Times New Roman"/>
          <w:szCs w:val="24"/>
        </w:rPr>
      </w:pPr>
    </w:p>
    <w:p w14:paraId="1B31F9D2" w14:textId="77777777" w:rsidR="00204542" w:rsidRDefault="00204542" w:rsidP="00204542">
      <w:pPr>
        <w:pStyle w:val="NoSpacing"/>
        <w:rPr>
          <w:rFonts w:eastAsia="Times New Roman" w:cs="Times New Roman"/>
          <w:szCs w:val="24"/>
        </w:rPr>
      </w:pPr>
    </w:p>
    <w:p w14:paraId="6749A748" w14:textId="77777777" w:rsidR="00204542" w:rsidRDefault="00204542" w:rsidP="0020454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July 2023</w:t>
      </w:r>
    </w:p>
    <w:p w14:paraId="36DCF3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6BED" w14:textId="77777777" w:rsidR="00204542" w:rsidRDefault="00204542" w:rsidP="009139A6">
      <w:r>
        <w:separator/>
      </w:r>
    </w:p>
  </w:endnote>
  <w:endnote w:type="continuationSeparator" w:id="0">
    <w:p w14:paraId="10E7A690" w14:textId="77777777" w:rsidR="00204542" w:rsidRDefault="002045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30F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88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7A7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DBC9" w14:textId="77777777" w:rsidR="00204542" w:rsidRDefault="00204542" w:rsidP="009139A6">
      <w:r>
        <w:separator/>
      </w:r>
    </w:p>
  </w:footnote>
  <w:footnote w:type="continuationSeparator" w:id="0">
    <w:p w14:paraId="3FFBE314" w14:textId="77777777" w:rsidR="00204542" w:rsidRDefault="002045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14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A2F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A9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2"/>
    <w:rsid w:val="000666E0"/>
    <w:rsid w:val="0020454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025E5"/>
  <w15:chartTrackingRefBased/>
  <w15:docId w15:val="{ECFA8302-3656-4D1B-813B-2C0ACFA8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2023-07-29T16:57:00Z</dcterms:created>
  <dcterms:modified xsi:type="dcterms:W3CDTF">2023-07-29T16:58:00Z</dcterms:modified>
</cp:coreProperties>
</file>